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Dartford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Dartford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Dartford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Dartford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Dartford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Dartford are estimated to have a score of 1-2 on the PGSI (low-risk gambling), whilst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62.5% </w:t>
      </w:r>
      <w:r w:rsidRPr="004747BF">
        <w:rPr>
          <w:rFonts w:ascii="Libre Franklin Light" w:eastAsia="Times New Roman" w:hAnsi="Libre Franklin Light" w:cs="Calibri Light"/>
        </w:rPr>
        <w:t xml:space="preserve">of those respondents classified as PGSI 8+ in Dartford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Dartford is estimated to be </w:t>
      </w:r>
      <w:r w:rsidRPr="00773DF7">
        <w:rPr>
          <w:rFonts w:ascii="Libre Franklin Light" w:eastAsia="Times New Roman" w:hAnsi="Libre Franklin Light" w:cs="Calibri Light"/>
          <w:b/>
          <w:bCs/>
          <w:color w:val="C45911" w:themeColor="accent2" w:themeShade="BF"/>
        </w:rPr>
        <w:t xml:space="preserve">£2,066,256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Dartford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Dartford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Dartford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Dartford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art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Dartford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art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Dartford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Dartford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art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Dartford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Dartford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Dartford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Dartford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Dartford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Dartford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£2,066,256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Dartford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£33,656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£696,023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£49,861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£14,023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£25,709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£1,246,984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£2,066,256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Dartford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Dartford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Dartford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Dartford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Dartford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Dartford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Dartford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Dartford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Dartford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Dartford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Dartford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Dartford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7C54643-F67D-4B10-9129-FB2756FABD4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